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999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1576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503.25pt;height:711pt;visibility:visible">
            <v:imagedata r:id="rId5" o:title=""/>
          </v:shape>
        </w:pict>
      </w:r>
    </w:p>
    <w:p w:rsidR="000E3999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3999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3999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3999" w:rsidRPr="00EF1955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3999" w:rsidRPr="00EF1955" w:rsidRDefault="000E3999" w:rsidP="00E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3999" w:rsidRPr="00EF1955" w:rsidRDefault="000E3999" w:rsidP="00E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0E3999" w:rsidRPr="00EF1955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E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Настоящее положение определяет порядок создания, функционирования, компетенцию органов школьного самоуправления. Управление школой осуществляется на основе единоначалия и самоуправления. Самоуправление осуществляется в формах: непосредственной демократии и представительной демократии. Единоначалие осуществляет администрация школы: директор и его заместители. Высшие органы самоуправления школы.</w:t>
      </w:r>
    </w:p>
    <w:p w:rsidR="000E3999" w:rsidRPr="00EF1955" w:rsidRDefault="000E3999" w:rsidP="00E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Ученический совет является выборным органом ученического самоуправления школы. Выполняет роль высшего органа ученического самоуправления. Состав совета избирается от классных коллективов. Норму представительства, численный состав, возрастной состав, определяет общешкольное ученическое собрание.</w:t>
      </w:r>
    </w:p>
    <w:p w:rsidR="000E3999" w:rsidRPr="00EF1955" w:rsidRDefault="000E3999" w:rsidP="00EF1955">
      <w:pPr>
        <w:spacing w:before="100" w:beforeAutospacing="1" w:after="100" w:afterAutospacing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Решения ученического совета является обязательным для выполнения всеми учащимися школы. Решение совета считается принятым, если за него проголосовано не менее 2/3 членов совета. Ученический совет обладает правом внеочередного созыва и проведения ученических собраний.  Ежегодно состав ученического совета может обновляться до 1/3. Совет подотчётен администрации школы. Периодичность заседания, план работы утверждается на общешкольном собрании. Рабочие органы ШУСа планирует и организует деятельность учащихся по своему направлению, организуют и оценивают результаты соревнования учащихся в общественно полезной деятельности, учреждают свои эмблемы, песни, форму одежды, ритуалы и т.д.</w:t>
      </w:r>
    </w:p>
    <w:p w:rsidR="000E3999" w:rsidRPr="00EF1955" w:rsidRDefault="000E3999" w:rsidP="00EF195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цели и задачи</w:t>
      </w:r>
    </w:p>
    <w:p w:rsidR="000E3999" w:rsidRPr="00EF1955" w:rsidRDefault="000E3999" w:rsidP="00EF1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Основная цель Школьного Ученического Совета - защита интересов учеников и взрослых, на основе выполнения правил и законов школы: Устава школы,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Правил для учеников, Концепции о правах ребенка, а также помощь в проведении ряда мероприятий, связанных со школьной и внешкольной деятельностью. </w:t>
      </w:r>
    </w:p>
    <w:p w:rsidR="000E3999" w:rsidRPr="00EF1955" w:rsidRDefault="000E3999" w:rsidP="00EF1955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Функции Школьного Ученического Совета</w:t>
      </w:r>
    </w:p>
    <w:p w:rsidR="000E3999" w:rsidRPr="00EF1955" w:rsidRDefault="000E3999" w:rsidP="00EF1955">
      <w:pPr>
        <w:spacing w:before="100" w:beforeAutospacing="1" w:after="100" w:afterAutospacing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Школьный ученический совет: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координирует деятельность всех органов и объединений учащихся школы, планирует и организует внеклассную и внешкольную работу учащихся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организует самообслуживание учащихся, их дежурство, поддерживает дисциплину и порядок в школе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устанавливает шефство старших классов над младшими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готовит и проводит собрания и конференции учащихся школы; в случае необходимости принимает решение о досрочном проведении отчетно-выборного школьного ученического собрания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организует выпуск своих стенгазеты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на своих заседаниях обсуждает и утверждает планы подготовки и проведения важнейших школьных ученических мероприятий; заслушивает отчеты о работе своих комиссий, штабов, советов, рабочих органов самоуправления, а также принимает по ним необходимые решения; слушает информации и отчеты ответственных по самоуправлению о выполнении решений школьного ученического собрания своих решений, принятых на предыдущих заседаниях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решает вопросы поощрения и наказания, принимает решения об ответственности учащихся в соответствии с своими полномочиями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принимает решения об использовании заработанных ученическим коллективом денег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подводит итоги соревнования между классными коллективами в общественно полезной деятельности</w:t>
      </w:r>
    </w:p>
    <w:p w:rsidR="000E3999" w:rsidRPr="00EF1955" w:rsidRDefault="000E3999" w:rsidP="00EF1955">
      <w:pPr>
        <w:pStyle w:val="ListParagraph"/>
        <w:numPr>
          <w:ilvl w:val="0"/>
          <w:numId w:val="9"/>
        </w:numPr>
        <w:tabs>
          <w:tab w:val="num" w:pos="13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утверждает состав делегации учащихся школы на городские (районные) совещания и конференции школьников, и т.д.</w:t>
      </w:r>
    </w:p>
    <w:p w:rsidR="000E3999" w:rsidRPr="00A91328" w:rsidRDefault="000E3999" w:rsidP="00EF195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1328">
        <w:rPr>
          <w:rFonts w:ascii="Times New Roman" w:hAnsi="Times New Roman" w:cs="Times New Roman"/>
          <w:sz w:val="28"/>
          <w:szCs w:val="28"/>
          <w:lang w:eastAsia="ru-RU"/>
        </w:rPr>
        <w:t>Обязанности Школьного Ученического Совета</w:t>
      </w:r>
    </w:p>
    <w:p w:rsidR="000E3999" w:rsidRPr="00EF1955" w:rsidRDefault="000E3999" w:rsidP="00EF1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1. Организация добрых и полезных дел, объединять детей-жителей президентской республики </w:t>
      </w:r>
    </w:p>
    <w:p w:rsidR="000E3999" w:rsidRPr="00EF1955" w:rsidRDefault="000E3999" w:rsidP="00EF1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2. Воспитание национального самосознания, любви к родине, школе, семье</w:t>
      </w:r>
    </w:p>
    <w:p w:rsidR="000E3999" w:rsidRPr="00EF1955" w:rsidRDefault="000E3999" w:rsidP="00EF1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3. Воспитание активности, ответственности, самовыражения членов президентского совета:</w:t>
      </w:r>
    </w:p>
    <w:p w:rsidR="000E3999" w:rsidRPr="00EF1955" w:rsidRDefault="000E3999" w:rsidP="00EF1955">
      <w:pPr>
        <w:pStyle w:val="ListParagraph"/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Воспитывать в себе черты лидера</w:t>
      </w:r>
    </w:p>
    <w:p w:rsidR="000E3999" w:rsidRPr="00EF1955" w:rsidRDefault="000E3999" w:rsidP="00EF1955">
      <w:pPr>
        <w:pStyle w:val="ListParagraph"/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Управление делами школы</w:t>
      </w:r>
    </w:p>
    <w:p w:rsidR="000E3999" w:rsidRPr="00EF1955" w:rsidRDefault="000E3999" w:rsidP="00EF1955">
      <w:pPr>
        <w:pStyle w:val="ListParagraph"/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Воспитывать во всех веру в себя, в свои силы во всех сферах деятельности </w:t>
      </w:r>
    </w:p>
    <w:p w:rsidR="000E3999" w:rsidRPr="00EF1955" w:rsidRDefault="000E3999" w:rsidP="00EF1955">
      <w:pPr>
        <w:pStyle w:val="ListParagraph"/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Воспитывать детей в духе уважения к старшим и заботливом отношении к младшим</w:t>
      </w:r>
    </w:p>
    <w:p w:rsidR="000E3999" w:rsidRPr="00EF1955" w:rsidRDefault="000E3999" w:rsidP="00EF1955">
      <w:pPr>
        <w:pStyle w:val="ListParagraph"/>
        <w:numPr>
          <w:ilvl w:val="0"/>
          <w:numId w:val="10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Экологическое воспитание</w:t>
      </w:r>
    </w:p>
    <w:p w:rsidR="000E3999" w:rsidRPr="00EF1955" w:rsidRDefault="000E3999" w:rsidP="00EF195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Воспитывать в себе трудолюбие и во всех жителях президентской республики,   уважение к работе своих товарищей и взрослых </w:t>
      </w:r>
    </w:p>
    <w:p w:rsidR="000E3999" w:rsidRPr="00EF1955" w:rsidRDefault="000E3999" w:rsidP="00EF1955">
      <w:pPr>
        <w:spacing w:before="100" w:beforeAutospacing="1" w:after="100" w:afterAutospacing="1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Ученический совет имеет право:</w:t>
      </w: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EF1955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решать вопросы, связанные с самообслуживанием, поддержанием порядка, дисциплины, дежурства в школе;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заслушивать любого учащегося о выполнении им Правил для учащихся: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ходатайствовать перед руководителями школы о поощрении и наказании учащихся;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контролировать выполнение учащимися основных обязанностей;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вносить предложения администрации по улучшению учебно-воспитательного процесса;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рассматривать и принимать решения по конфликтным ситуациям между учащимися;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защищать права учащихся на всех уровнях управления школой;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рассматривать и принимать решения по вопросам организации внеурочной, спортивно-массовой, культурно-воспитательной деятельности; </w:t>
      </w:r>
    </w:p>
    <w:p w:rsidR="000E3999" w:rsidRPr="00EF1955" w:rsidRDefault="000E3999" w:rsidP="00EF195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принимать и рассматривать жалобы учащихся на работников школы, действия которых противоречат данному уставу и законодательству с последующим выходом на администрацию школы.</w:t>
      </w:r>
    </w:p>
    <w:p w:rsidR="000E3999" w:rsidRPr="00EF1955" w:rsidRDefault="000E3999" w:rsidP="00EF19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Школьная газета</w:t>
      </w:r>
    </w:p>
    <w:p w:rsidR="000E3999" w:rsidRPr="00EF1955" w:rsidRDefault="000E3999" w:rsidP="00EF195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Школьная газета выпускается редакционной коллегией ШУС ежемесячно и содержит информацию об учебном процессе, достижениях школы и новости</w:t>
      </w:r>
    </w:p>
    <w:p w:rsidR="000E3999" w:rsidRDefault="000E3999" w:rsidP="00524D50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Школьный Ученический совет</w:t>
      </w:r>
    </w:p>
    <w:p w:rsidR="000E3999" w:rsidRPr="00EF1955" w:rsidRDefault="000E3999" w:rsidP="00524D50">
      <w:pPr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Школьного Ученического Совета</w:t>
      </w:r>
    </w:p>
    <w:p w:rsidR="000E3999" w:rsidRPr="00EF1955" w:rsidRDefault="000E3999" w:rsidP="00524D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ПРЕДСЕДАТЕЛЬ ШКОЛЬНОГО УЧЕНИЧЕСКОГО СОВЕТА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Организует работу идейного центра. </w:t>
      </w:r>
    </w:p>
    <w:p w:rsidR="000E3999" w:rsidRPr="00EF1955" w:rsidRDefault="000E3999" w:rsidP="00524D5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Проводит заседания ШУС, собрания актива школы. </w:t>
      </w:r>
    </w:p>
    <w:p w:rsidR="000E3999" w:rsidRPr="00EF1955" w:rsidRDefault="000E3999" w:rsidP="00524D5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Контролирует выполнение решений ШУС. </w:t>
      </w:r>
    </w:p>
    <w:p w:rsidR="000E3999" w:rsidRPr="00EF1955" w:rsidRDefault="000E3999" w:rsidP="00524D5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Координирует связь рабочих групп между собой, связь рабочих групп с идейным центром. </w:t>
      </w:r>
    </w:p>
    <w:p w:rsidR="000E3999" w:rsidRPr="00EF1955" w:rsidRDefault="000E3999" w:rsidP="00524D5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Осуществляет связь с методическим объединением классных руководителей, со всеми учителями школы.</w:t>
      </w:r>
    </w:p>
    <w:p w:rsidR="000E3999" w:rsidRPr="00EF1955" w:rsidRDefault="000E3999" w:rsidP="00524D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spacing w:after="0" w:line="240" w:lineRule="auto"/>
        <w:outlineLvl w:val="0"/>
        <w:rPr>
          <w:rFonts w:ascii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F1955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ЗАМЕСТИТЕЛИ ПРЕДСЕДАТЕЛЯ ШКОЛЬНОГО УЧЕНИЧЕСКОГО СОВЕТА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Выполняет обязанности председателя в его отсутствие. </w:t>
      </w:r>
    </w:p>
    <w:p w:rsidR="000E3999" w:rsidRPr="00EF1955" w:rsidRDefault="000E3999" w:rsidP="00524D5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Отвечает за ведение документации ШУС. </w:t>
      </w:r>
    </w:p>
    <w:p w:rsidR="000E3999" w:rsidRPr="00EF1955" w:rsidRDefault="000E3999" w:rsidP="00524D5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Вместе с председателем ШУС готовит задания ШУС и идейного центра. </w:t>
      </w:r>
    </w:p>
    <w:p w:rsidR="000E3999" w:rsidRPr="00EF1955" w:rsidRDefault="000E3999" w:rsidP="00524D5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Приглашает учащихся, учителей и др. на заседания ШУС и идейного центра.</w:t>
      </w:r>
    </w:p>
    <w:p w:rsidR="000E3999" w:rsidRPr="00EF1955" w:rsidRDefault="000E3999" w:rsidP="00524D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ПРЕДСТАВИТЕЛИ РАБОЧИХ ГРУПП (Руководитель и его заместитель)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членами идейного центра. </w:t>
      </w:r>
    </w:p>
    <w:p w:rsidR="000E3999" w:rsidRPr="00EF1955" w:rsidRDefault="000E3999" w:rsidP="00524D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Реализуют решения идейного центра в рабочих группах. </w:t>
      </w:r>
    </w:p>
    <w:p w:rsidR="000E3999" w:rsidRPr="00EF1955" w:rsidRDefault="000E3999" w:rsidP="00524D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Осуществляют связь ШУС с активом класса. </w:t>
      </w:r>
    </w:p>
    <w:p w:rsidR="000E3999" w:rsidRPr="00EF1955" w:rsidRDefault="000E3999" w:rsidP="00524D5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Лично отвечают за выполнение решений идейного центра и ШУС по их направлениям.</w:t>
      </w:r>
    </w:p>
    <w:p w:rsidR="000E3999" w:rsidRPr="00EF1955" w:rsidRDefault="000E3999" w:rsidP="00524D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spacing w:after="0" w:line="240" w:lineRule="auto"/>
        <w:outlineLvl w:val="0"/>
        <w:rPr>
          <w:rFonts w:ascii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F1955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УЧЕБНАЯ ГРУППА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Выполняет решения ИЦ и ШУС по учебному направлению. </w:t>
      </w:r>
    </w:p>
    <w:p w:rsidR="000E3999" w:rsidRPr="00EF1955" w:rsidRDefault="000E3999" w:rsidP="00524D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Вносит и реализует предложения по работе ШУС по учебному направлению. </w:t>
      </w:r>
    </w:p>
    <w:p w:rsidR="000E3999" w:rsidRPr="00EF1955" w:rsidRDefault="000E3999" w:rsidP="00524D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Контролирует успеваемость классов и докладывает о результатах на заседании ШУС. </w:t>
      </w:r>
    </w:p>
    <w:p w:rsidR="000E3999" w:rsidRPr="00EF1955" w:rsidRDefault="000E3999" w:rsidP="00524D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Проводит рейды по проверке дневников, экранов успеваемости и др. </w:t>
      </w:r>
    </w:p>
    <w:p w:rsidR="000E3999" w:rsidRPr="00EF1955" w:rsidRDefault="000E3999" w:rsidP="00524D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Совместно с методическими объединениями учителей и ШУС организует проведение предметных недель в школе. </w:t>
      </w:r>
    </w:p>
    <w:p w:rsidR="000E3999" w:rsidRPr="00EF1955" w:rsidRDefault="000E3999" w:rsidP="00524D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Посещает классные часы.</w:t>
      </w:r>
    </w:p>
    <w:p w:rsidR="000E3999" w:rsidRPr="00EF1955" w:rsidRDefault="000E3999" w:rsidP="00524D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spacing w:after="0" w:line="240" w:lineRule="auto"/>
        <w:outlineLvl w:val="0"/>
        <w:rPr>
          <w:rFonts w:ascii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F1955">
        <w:rPr>
          <w:rFonts w:ascii="Times New Roman" w:hAnsi="Times New Roman" w:cs="Times New Roman"/>
          <w:b/>
          <w:bCs/>
          <w:kern w:val="36"/>
          <w:sz w:val="24"/>
          <w:szCs w:val="24"/>
          <w:lang w:eastAsia="ru-RU"/>
        </w:rPr>
        <w:t>ТРУДОВАЯ ГРУППА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Выполняет решения ИЦ и ШУС по трудовому направлению.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Вносит и реализует предложения по работе ШУС по трудовому направлению.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Осуществляет контроль за дежурством по школе и классам.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Организует проведение субботников.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Организует проведение сборов макулатуры.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Контролирует прохождение учащимися трудовой практики.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Проводит рейды по проверке сохранности школьной мебели, книг, по проверке сменной обуви, состоянии школьного участка. </w:t>
      </w:r>
    </w:p>
    <w:p w:rsidR="000E3999" w:rsidRPr="00EF1955" w:rsidRDefault="000E3999" w:rsidP="00524D5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По итогам рейдов организует необходимый ремонт.</w:t>
      </w:r>
    </w:p>
    <w:p w:rsidR="000E3999" w:rsidRPr="00134649" w:rsidRDefault="000E3999" w:rsidP="0013464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3999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E3999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КУЛЬТУРНО-МАССОВАЯ ГРУППА</w:t>
      </w:r>
    </w:p>
    <w:p w:rsidR="000E3999" w:rsidRPr="00EF1955" w:rsidRDefault="000E3999" w:rsidP="00524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0E3999" w:rsidRPr="00EF1955" w:rsidRDefault="000E3999" w:rsidP="00524D5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Выполняет решения ИЦ и ШУС по культурно-массовому направлению. </w:t>
      </w:r>
    </w:p>
    <w:p w:rsidR="000E3999" w:rsidRPr="00EF1955" w:rsidRDefault="000E3999" w:rsidP="00524D5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Вносит и реализует предложения по работе ШУС по культурно-массовому направлению. </w:t>
      </w:r>
    </w:p>
    <w:p w:rsidR="000E3999" w:rsidRPr="00EF1955" w:rsidRDefault="000E3999" w:rsidP="00524D5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 xml:space="preserve">Занимается проведением всех культурно-массовых общешкольных мероприятий: концертов, вечеров, дискотек и др. </w:t>
      </w:r>
    </w:p>
    <w:p w:rsidR="000E3999" w:rsidRPr="00EF1955" w:rsidRDefault="000E3999" w:rsidP="00524D5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t>Оказывает консультативную помощь классам в подготовке вечеров, огоньков, выступлений на конкурсах самодеятельности.</w:t>
      </w:r>
    </w:p>
    <w:p w:rsidR="000E3999" w:rsidRDefault="000E3999" w:rsidP="00524D50">
      <w:pPr>
        <w:rPr>
          <w:rFonts w:ascii="Times New Roman" w:hAnsi="Times New Roman" w:cs="Times New Roman"/>
          <w:sz w:val="24"/>
          <w:szCs w:val="24"/>
        </w:rPr>
      </w:pPr>
      <w:r w:rsidRPr="00EF1955">
        <w:rPr>
          <w:rFonts w:ascii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E3999" w:rsidRPr="006F41D9" w:rsidRDefault="000E3999" w:rsidP="006F41D9">
      <w:pPr>
        <w:rPr>
          <w:rFonts w:ascii="Times New Roman" w:hAnsi="Times New Roman" w:cs="Times New Roman"/>
          <w:sz w:val="24"/>
          <w:szCs w:val="24"/>
        </w:rPr>
      </w:pPr>
    </w:p>
    <w:p w:rsidR="000E3999" w:rsidRDefault="000E3999" w:rsidP="006F41D9">
      <w:pPr>
        <w:rPr>
          <w:rFonts w:ascii="Times New Roman" w:hAnsi="Times New Roman" w:cs="Times New Roman"/>
          <w:sz w:val="24"/>
          <w:szCs w:val="24"/>
        </w:rPr>
      </w:pPr>
    </w:p>
    <w:p w:rsidR="000E3999" w:rsidRDefault="000E3999" w:rsidP="006F41D9">
      <w:pPr>
        <w:rPr>
          <w:rFonts w:ascii="Times New Roman" w:hAnsi="Times New Roman" w:cs="Times New Roman"/>
          <w:sz w:val="24"/>
          <w:szCs w:val="24"/>
        </w:rPr>
      </w:pPr>
    </w:p>
    <w:p w:rsidR="000E3999" w:rsidRDefault="000E3999" w:rsidP="006F41D9">
      <w:pPr>
        <w:rPr>
          <w:rFonts w:ascii="Times New Roman" w:hAnsi="Times New Roman" w:cs="Times New Roman"/>
          <w:sz w:val="24"/>
          <w:szCs w:val="24"/>
        </w:rPr>
      </w:pPr>
    </w:p>
    <w:p w:rsidR="000E3999" w:rsidRDefault="000E3999" w:rsidP="006F41D9">
      <w:pPr>
        <w:rPr>
          <w:rFonts w:ascii="Times New Roman" w:hAnsi="Times New Roman" w:cs="Times New Roman"/>
          <w:sz w:val="24"/>
          <w:szCs w:val="24"/>
        </w:rPr>
      </w:pPr>
    </w:p>
    <w:p w:rsidR="000E3999" w:rsidRPr="00524D50" w:rsidRDefault="000E3999" w:rsidP="00524D50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sectPr w:rsidR="000E3999" w:rsidRPr="00524D50" w:rsidSect="00D268BD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E11"/>
    <w:multiLevelType w:val="multilevel"/>
    <w:tmpl w:val="B36C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0EC97ABD"/>
    <w:multiLevelType w:val="multilevel"/>
    <w:tmpl w:val="D510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267A5C30"/>
    <w:multiLevelType w:val="hybridMultilevel"/>
    <w:tmpl w:val="C666D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49850D0"/>
    <w:multiLevelType w:val="multilevel"/>
    <w:tmpl w:val="04F8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>
    <w:nsid w:val="4707265D"/>
    <w:multiLevelType w:val="multilevel"/>
    <w:tmpl w:val="DC2E6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>
    <w:nsid w:val="47E017DB"/>
    <w:multiLevelType w:val="multilevel"/>
    <w:tmpl w:val="DB32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>
    <w:nsid w:val="666634D7"/>
    <w:multiLevelType w:val="multilevel"/>
    <w:tmpl w:val="A2AE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>
    <w:nsid w:val="76DA51A8"/>
    <w:multiLevelType w:val="hybridMultilevel"/>
    <w:tmpl w:val="D384F56A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cs="Wingdings" w:hint="default"/>
      </w:rPr>
    </w:lvl>
  </w:abstractNum>
  <w:abstractNum w:abstractNumId="8">
    <w:nsid w:val="771A60F1"/>
    <w:multiLevelType w:val="multilevel"/>
    <w:tmpl w:val="A0A4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>
    <w:nsid w:val="79003FEE"/>
    <w:multiLevelType w:val="multilevel"/>
    <w:tmpl w:val="C3AE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955"/>
    <w:rsid w:val="00066B22"/>
    <w:rsid w:val="000E3999"/>
    <w:rsid w:val="00134649"/>
    <w:rsid w:val="002016AB"/>
    <w:rsid w:val="00215766"/>
    <w:rsid w:val="002D06AC"/>
    <w:rsid w:val="003F0C7A"/>
    <w:rsid w:val="00452E5D"/>
    <w:rsid w:val="00524D50"/>
    <w:rsid w:val="00621841"/>
    <w:rsid w:val="006F41D9"/>
    <w:rsid w:val="00740BFA"/>
    <w:rsid w:val="007D1CFF"/>
    <w:rsid w:val="009F1060"/>
    <w:rsid w:val="00A91328"/>
    <w:rsid w:val="00B7791A"/>
    <w:rsid w:val="00D268BD"/>
    <w:rsid w:val="00D272A1"/>
    <w:rsid w:val="00DE4621"/>
    <w:rsid w:val="00EF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60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EF19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EF19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EF19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195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F1955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F195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EF1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EF1955"/>
    <w:rPr>
      <w:b/>
      <w:bCs/>
    </w:rPr>
  </w:style>
  <w:style w:type="paragraph" w:styleId="ListParagraph">
    <w:name w:val="List Paragraph"/>
    <w:basedOn w:val="Normal"/>
    <w:uiPriority w:val="99"/>
    <w:qFormat/>
    <w:rsid w:val="00EF195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66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6B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0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4</Pages>
  <Words>1053</Words>
  <Characters>6008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Customer</cp:lastModifiedBy>
  <cp:revision>13</cp:revision>
  <dcterms:created xsi:type="dcterms:W3CDTF">2014-11-16T17:30:00Z</dcterms:created>
  <dcterms:modified xsi:type="dcterms:W3CDTF">2014-11-27T13:02:00Z</dcterms:modified>
</cp:coreProperties>
</file>